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1D1ED" w14:textId="77777777" w:rsidR="00205439" w:rsidRDefault="00205439" w:rsidP="00205439">
      <w:pPr>
        <w:pStyle w:val="NoSpacing"/>
      </w:pPr>
      <w:r>
        <w:rPr>
          <w:u w:val="single"/>
        </w:rPr>
        <w:t>Robert MYNSKYP</w:t>
      </w:r>
      <w:r>
        <w:t xml:space="preserve">       (fl.1457)</w:t>
      </w:r>
    </w:p>
    <w:p w14:paraId="395F38A8" w14:textId="77777777" w:rsidR="00205439" w:rsidRDefault="00205439" w:rsidP="00205439">
      <w:pPr>
        <w:pStyle w:val="NoSpacing"/>
      </w:pPr>
      <w:r>
        <w:t xml:space="preserve">of </w:t>
      </w:r>
      <w:proofErr w:type="spellStart"/>
      <w:r>
        <w:t>Hollingbourne</w:t>
      </w:r>
      <w:proofErr w:type="spellEnd"/>
      <w:r>
        <w:t>, Kent. Chaplain.</w:t>
      </w:r>
    </w:p>
    <w:p w14:paraId="150D4A6B" w14:textId="77777777" w:rsidR="00205439" w:rsidRDefault="00205439" w:rsidP="00205439">
      <w:pPr>
        <w:pStyle w:val="NoSpacing"/>
      </w:pPr>
    </w:p>
    <w:p w14:paraId="39ECA5FD" w14:textId="77777777" w:rsidR="00205439" w:rsidRDefault="00205439" w:rsidP="00205439">
      <w:pPr>
        <w:pStyle w:val="NoSpacing"/>
      </w:pPr>
    </w:p>
    <w:p w14:paraId="46A8C0D0" w14:textId="77777777" w:rsidR="00205439" w:rsidRDefault="00205439" w:rsidP="00205439">
      <w:pPr>
        <w:pStyle w:val="NoSpacing"/>
      </w:pPr>
      <w:r>
        <w:t xml:space="preserve">  8 Jul.1457</w:t>
      </w:r>
      <w:r>
        <w:tab/>
        <w:t>He was pardoned for not appearing to answer James Derwent late</w:t>
      </w:r>
    </w:p>
    <w:p w14:paraId="52F9C699" w14:textId="77777777" w:rsidR="00205439" w:rsidRDefault="00205439" w:rsidP="00205439">
      <w:pPr>
        <w:pStyle w:val="NoSpacing"/>
      </w:pPr>
      <w:r>
        <w:tab/>
      </w:r>
      <w:r>
        <w:tab/>
        <w:t>of York, chaplain, touching a debt of 4 marks.</w:t>
      </w:r>
    </w:p>
    <w:p w14:paraId="5344D005" w14:textId="77777777" w:rsidR="00205439" w:rsidRDefault="00205439" w:rsidP="00205439">
      <w:pPr>
        <w:pStyle w:val="NoSpacing"/>
      </w:pPr>
      <w:r>
        <w:tab/>
      </w:r>
      <w:r>
        <w:tab/>
        <w:t>( C.P.R. 1452-61 p.322)</w:t>
      </w:r>
    </w:p>
    <w:p w14:paraId="11ED3400" w14:textId="77777777" w:rsidR="00205439" w:rsidRDefault="00205439" w:rsidP="00205439">
      <w:pPr>
        <w:pStyle w:val="NoSpacing"/>
      </w:pPr>
    </w:p>
    <w:p w14:paraId="53F091DB" w14:textId="77777777" w:rsidR="00205439" w:rsidRDefault="00205439" w:rsidP="00205439">
      <w:pPr>
        <w:pStyle w:val="NoSpacing"/>
      </w:pPr>
    </w:p>
    <w:p w14:paraId="4F185EB1" w14:textId="77777777" w:rsidR="00205439" w:rsidRDefault="00205439" w:rsidP="00205439">
      <w:pPr>
        <w:pStyle w:val="NoSpacing"/>
      </w:pPr>
      <w:r>
        <w:t>10 May 2025</w:t>
      </w:r>
    </w:p>
    <w:p w14:paraId="767F3E1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D0829" w14:textId="77777777" w:rsidR="00205439" w:rsidRDefault="00205439" w:rsidP="009139A6">
      <w:r>
        <w:separator/>
      </w:r>
    </w:p>
  </w:endnote>
  <w:endnote w:type="continuationSeparator" w:id="0">
    <w:p w14:paraId="4FBF9D8E" w14:textId="77777777" w:rsidR="00205439" w:rsidRDefault="002054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941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A67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58F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11965" w14:textId="77777777" w:rsidR="00205439" w:rsidRDefault="00205439" w:rsidP="009139A6">
      <w:r>
        <w:separator/>
      </w:r>
    </w:p>
  </w:footnote>
  <w:footnote w:type="continuationSeparator" w:id="0">
    <w:p w14:paraId="69871147" w14:textId="77777777" w:rsidR="00205439" w:rsidRDefault="002054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401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E15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A04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439"/>
    <w:rsid w:val="000666E0"/>
    <w:rsid w:val="000A2E7A"/>
    <w:rsid w:val="001307AC"/>
    <w:rsid w:val="00190DFA"/>
    <w:rsid w:val="00205439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22702"/>
  <w15:chartTrackingRefBased/>
  <w15:docId w15:val="{FFD48F74-8309-49DC-9734-61F1FB550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2025-05-11T09:53:00Z</dcterms:created>
  <dcterms:modified xsi:type="dcterms:W3CDTF">2025-05-11T09:54:00Z</dcterms:modified>
</cp:coreProperties>
</file>